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7223" w:rsidRDefault="00427223" w:rsidP="00460B24">
      <w:pPr>
        <w:spacing w:after="0" w:line="360" w:lineRule="auto"/>
        <w:ind w:right="-1"/>
        <w:contextualSpacing/>
        <w:jc w:val="center"/>
        <w:rPr>
          <w:rFonts w:ascii="Calibri" w:hAnsi="Calibri" w:cs="Browallia New"/>
          <w:szCs w:val="24"/>
          <w:lang w:bidi="th-TH"/>
        </w:rPr>
      </w:pPr>
      <w:bookmarkStart w:id="0" w:name="_GoBack"/>
      <w:r w:rsidRPr="00FB664C">
        <w:rPr>
          <w:noProof/>
          <w:lang w:eastAsia="it-I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magine 2" o:spid="_x0000_i1025" type="#_x0000_t75" alt="dettaglio-albo-pretorio" style="width:85.5pt;height:111.75pt;visibility:visible">
            <v:imagedata r:id="rId4" o:title=""/>
          </v:shape>
        </w:pict>
      </w:r>
      <w:bookmarkEnd w:id="0"/>
    </w:p>
    <w:p w:rsidR="00427223" w:rsidRPr="00460B24" w:rsidRDefault="00427223" w:rsidP="00460B24">
      <w:pPr>
        <w:jc w:val="center"/>
        <w:rPr>
          <w:sz w:val="32"/>
          <w:szCs w:val="32"/>
        </w:rPr>
      </w:pPr>
      <w:r w:rsidRPr="00460B24">
        <w:rPr>
          <w:sz w:val="32"/>
          <w:szCs w:val="32"/>
        </w:rPr>
        <w:t xml:space="preserve">COMUNE DI </w:t>
      </w:r>
      <w:r>
        <w:rPr>
          <w:sz w:val="32"/>
          <w:szCs w:val="32"/>
        </w:rPr>
        <w:t>POGGIO A CAIANO</w:t>
      </w:r>
    </w:p>
    <w:p w:rsidR="00427223" w:rsidRDefault="00427223" w:rsidP="00D47BEB"/>
    <w:p w:rsidR="00427223" w:rsidRDefault="00427223" w:rsidP="00D47BEB">
      <w:r>
        <w:rPr>
          <w:noProof/>
          <w:lang w:eastAsia="it-IT"/>
        </w:rPr>
        <w:pict>
          <v:shape id="Immagine 77" o:spid="_x0000_s1026" type="#_x0000_t75" style="position:absolute;margin-left:98.65pt;margin-top:18.55pt;width:270.35pt;height:290.15pt;z-index:-251658240;visibility:visible">
            <v:imagedata r:id="rId5" o:title=""/>
          </v:shape>
        </w:pict>
      </w:r>
    </w:p>
    <w:p w:rsidR="00427223" w:rsidRDefault="00427223" w:rsidP="00D47BEB"/>
    <w:p w:rsidR="00427223" w:rsidRDefault="00427223" w:rsidP="00D47BEB"/>
    <w:p w:rsidR="00427223" w:rsidRDefault="00427223" w:rsidP="00D47BEB"/>
    <w:p w:rsidR="00427223" w:rsidRDefault="00427223" w:rsidP="00D47BEB"/>
    <w:p w:rsidR="00427223" w:rsidRDefault="00427223" w:rsidP="00D47BEB"/>
    <w:p w:rsidR="00427223" w:rsidRDefault="00427223" w:rsidP="00D47BEB"/>
    <w:p w:rsidR="00427223" w:rsidRDefault="00427223" w:rsidP="00D47BEB"/>
    <w:p w:rsidR="00427223" w:rsidRDefault="00427223" w:rsidP="00D47BEB"/>
    <w:p w:rsidR="00427223" w:rsidRDefault="00427223" w:rsidP="00D47BEB"/>
    <w:p w:rsidR="00427223" w:rsidRDefault="00427223" w:rsidP="00D47BEB"/>
    <w:p w:rsidR="00427223" w:rsidRDefault="00427223">
      <w:r>
        <w:rPr>
          <w:noProof/>
          <w:lang w:eastAsia="it-I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Casella di testo 1" o:spid="_x0000_s1027" type="#_x0000_t202" style="position:absolute;margin-left:-9pt;margin-top:540pt;width:457.8pt;height:100.5pt;z-index:251657216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" o:allowoverlap="f" filled="f" stroked="f" strokeweight=".5pt">
            <v:path arrowok="t"/>
            <v:textbox style="mso-next-textbox:#Casella di testo 1" inset="0,0,0,0">
              <w:txbxContent>
                <w:p w:rsidR="00427223" w:rsidRDefault="00427223" w:rsidP="00A143EA">
                  <w:pPr>
                    <w:spacing w:after="0" w:line="360" w:lineRule="auto"/>
                    <w:ind w:right="-33"/>
                    <w:contextualSpacing/>
                    <w:jc w:val="center"/>
                    <w:rPr>
                      <w:rFonts w:ascii="Calibri" w:hAnsi="Calibri" w:cs="Browallia New"/>
                      <w:b/>
                      <w:sz w:val="36"/>
                      <w:szCs w:val="36"/>
                      <w:lang w:bidi="th-TH"/>
                    </w:rPr>
                  </w:pPr>
                  <w:r>
                    <w:rPr>
                      <w:rFonts w:ascii="Calibri" w:hAnsi="Calibri" w:cs="Browallia New"/>
                      <w:b/>
                      <w:sz w:val="36"/>
                      <w:szCs w:val="36"/>
                      <w:lang w:bidi="th-TH"/>
                    </w:rPr>
                    <w:t>Allegato 1</w:t>
                  </w:r>
                </w:p>
                <w:p w:rsidR="00427223" w:rsidRPr="00674751" w:rsidRDefault="00427223" w:rsidP="00A143EA">
                  <w:pPr>
                    <w:spacing w:after="0" w:line="240" w:lineRule="auto"/>
                    <w:ind w:right="-33"/>
                    <w:contextualSpacing/>
                    <w:jc w:val="center"/>
                    <w:rPr>
                      <w:rFonts w:ascii="Calibri" w:hAnsi="Calibri" w:cs="Browallia New"/>
                      <w:b/>
                      <w:color w:val="FF0000"/>
                      <w:sz w:val="48"/>
                      <w:szCs w:val="48"/>
                      <w:lang w:bidi="th-TH"/>
                    </w:rPr>
                  </w:pPr>
                  <w:r>
                    <w:rPr>
                      <w:rFonts w:ascii="Calibri" w:hAnsi="Calibri" w:cs="Browallia New"/>
                      <w:b/>
                      <w:color w:val="FF0000"/>
                      <w:sz w:val="48"/>
                      <w:szCs w:val="48"/>
                      <w:lang w:bidi="th-TH"/>
                    </w:rPr>
                    <w:t>Cartografia</w:t>
                  </w:r>
                </w:p>
              </w:txbxContent>
            </v:textbox>
            <w10:wrap type="square" anchorx="margin" anchory="margin"/>
          </v:shape>
        </w:pict>
      </w:r>
    </w:p>
    <w:sectPr w:rsidR="00427223" w:rsidSect="0053247B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rowallia New">
    <w:altName w:val="Browallia New"/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283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47BEB"/>
    <w:rsid w:val="001C0904"/>
    <w:rsid w:val="00427223"/>
    <w:rsid w:val="00443934"/>
    <w:rsid w:val="00460B24"/>
    <w:rsid w:val="004662CD"/>
    <w:rsid w:val="0053247B"/>
    <w:rsid w:val="005D2725"/>
    <w:rsid w:val="00674751"/>
    <w:rsid w:val="007008EA"/>
    <w:rsid w:val="00864481"/>
    <w:rsid w:val="00A143EA"/>
    <w:rsid w:val="00A31860"/>
    <w:rsid w:val="00AA215B"/>
    <w:rsid w:val="00D47BEB"/>
    <w:rsid w:val="00FB664C"/>
    <w:rsid w:val="00FC0A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7BEB"/>
    <w:pPr>
      <w:suppressAutoHyphens/>
      <w:spacing w:after="160" w:line="259" w:lineRule="auto"/>
    </w:pPr>
    <w:rPr>
      <w:rFonts w:ascii="Helvetica" w:hAnsi="Helvetica"/>
      <w:sz w:val="24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</TotalTime>
  <Pages>1</Pages>
  <Words>6</Words>
  <Characters>37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Federico Binaglia</dc:creator>
  <cp:keywords/>
  <dc:description/>
  <cp:lastModifiedBy>cpac135</cp:lastModifiedBy>
  <cp:revision>2</cp:revision>
  <dcterms:created xsi:type="dcterms:W3CDTF">2025-09-09T08:36:00Z</dcterms:created>
  <dcterms:modified xsi:type="dcterms:W3CDTF">2025-09-09T08:36:00Z</dcterms:modified>
</cp:coreProperties>
</file>